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E04A1">
        <w:rPr>
          <w:rFonts w:cs="Arial"/>
          <w:b/>
          <w:caps/>
          <w:sz w:val="28"/>
          <w:szCs w:val="28"/>
        </w:rPr>
        <w:t>1320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E04A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E04A1">
              <w:rPr>
                <w:rFonts w:cs="Arial"/>
                <w:sz w:val="20"/>
                <w:szCs w:val="20"/>
              </w:rPr>
              <w:t>Solicita que sejam tomadas as providências cabíveis relativamente à possibilidade da implantação de lombadas na Rua Joviano Câmara, no Jardim Alvorada.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CE04A1" w:rsidRPr="00CE04A1">
        <w:rPr>
          <w:rFonts w:cs="Arial"/>
        </w:rPr>
        <w:t>relativamente à possibilidade da implantação de lombadas na Rua Joviano Câmara, no Jardim Alvorada.</w:t>
      </w:r>
    </w:p>
    <w:p w:rsidR="00CE04A1" w:rsidRDefault="00CE04A1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  <w:bookmarkStart w:id="0" w:name="_GoBack"/>
      <w:bookmarkEnd w:id="0"/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E04A1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E04A1" w:rsidRPr="005D429C" w:rsidRDefault="00CE04A1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CE04A1" w:rsidRPr="005D429C" w:rsidRDefault="00CE04A1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CE04A1" w:rsidRDefault="00CE04A1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CE04A1" w:rsidRDefault="00CE04A1">
      <w:pPr>
        <w:rPr>
          <w:rFonts w:cs="Arial"/>
        </w:rPr>
      </w:pPr>
      <w:r>
        <w:rPr>
          <w:rFonts w:cs="Arial"/>
        </w:rPr>
        <w:br w:type="page"/>
      </w:r>
    </w:p>
    <w:p w:rsidR="00CE04A1" w:rsidRDefault="00CE04A1" w:rsidP="00CE04A1">
      <w:pPr>
        <w:jc w:val="center"/>
        <w:rPr>
          <w:rFonts w:cs="Arial"/>
        </w:rPr>
      </w:pPr>
    </w:p>
    <w:p w:rsidR="00CE04A1" w:rsidRDefault="00CE04A1" w:rsidP="00CE04A1">
      <w:pPr>
        <w:jc w:val="center"/>
        <w:rPr>
          <w:rFonts w:cs="Arial"/>
        </w:rPr>
      </w:pPr>
    </w:p>
    <w:p w:rsidR="00CE04A1" w:rsidRDefault="00CE04A1" w:rsidP="00CE04A1">
      <w:pPr>
        <w:ind w:left="-567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5E1358D1">
            <wp:extent cx="6477000" cy="339852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39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BE1" w:rsidRDefault="00F87BE1">
      <w:r>
        <w:separator/>
      </w:r>
    </w:p>
  </w:endnote>
  <w:endnote w:type="continuationSeparator" w:id="0">
    <w:p w:rsidR="00F87BE1" w:rsidRDefault="00F87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BE1" w:rsidRDefault="00F87BE1">
      <w:r>
        <w:separator/>
      </w:r>
    </w:p>
  </w:footnote>
  <w:footnote w:type="continuationSeparator" w:id="0">
    <w:p w:rsidR="00F87BE1" w:rsidRDefault="00F87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CE04A1" w:rsidRDefault="00CE04A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CE04A1" w:rsidRDefault="00CE04A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E04A1">
      <w:rPr>
        <w:rFonts w:cs="Arial"/>
        <w:b/>
        <w:sz w:val="20"/>
        <w:szCs w:val="20"/>
        <w:u w:val="single"/>
      </w:rPr>
      <w:t>1320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CE04A1">
      <w:rPr>
        <w:rFonts w:cs="Arial"/>
        <w:b/>
        <w:sz w:val="20"/>
        <w:szCs w:val="20"/>
        <w:u w:val="single"/>
      </w:rPr>
      <w:t>– Vereador Rogério Timóteo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E04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E04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A7CE0"/>
    <w:rsid w:val="00CB2BAB"/>
    <w:rsid w:val="00CB45A8"/>
    <w:rsid w:val="00CD06BD"/>
    <w:rsid w:val="00CE04A1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87BE1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4A1C9-C29A-453C-8EDA-534C9AE3A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2</Pages>
  <Words>92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2021-05-14T16:26:00Z</dcterms:created>
  <dcterms:modified xsi:type="dcterms:W3CDTF">2021-05-14T16:28:00Z</dcterms:modified>
</cp:coreProperties>
</file>